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A45CF" w14:textId="6A70B0E5" w:rsidR="00BA00AB" w:rsidRDefault="003F46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RAYNER</w:t>
      </w:r>
      <w:r>
        <w:rPr>
          <w:rFonts w:ascii="Times New Roman" w:hAnsi="Times New Roman" w:cs="Times New Roman"/>
          <w:sz w:val="24"/>
          <w:szCs w:val="24"/>
        </w:rPr>
        <w:t xml:space="preserve">       (d.1501)</w:t>
      </w:r>
    </w:p>
    <w:p w14:paraId="003F3C27" w14:textId="69F14064" w:rsidR="003F4679" w:rsidRDefault="003F46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Brampton.</w:t>
      </w:r>
    </w:p>
    <w:p w14:paraId="67402BBF" w14:textId="23DB1C0D" w:rsidR="003F4679" w:rsidRDefault="003F46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CFD426" w14:textId="6B0A7CD6" w:rsidR="003F4679" w:rsidRDefault="003F46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63FF14" w14:textId="79684222" w:rsidR="003F4679" w:rsidRDefault="003F46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Jun.1501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p.136)</w:t>
      </w:r>
    </w:p>
    <w:p w14:paraId="2FBE0EE2" w14:textId="638617B6" w:rsidR="003F4679" w:rsidRDefault="003F46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2A4882AD" w14:textId="3AC9ED5B" w:rsidR="003F4679" w:rsidRDefault="003F46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A392F9" w14:textId="714A4F44" w:rsidR="003F4679" w:rsidRDefault="003F46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CFEACC" w14:textId="2EB01B18" w:rsidR="003F4679" w:rsidRPr="003F4679" w:rsidRDefault="003F467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July 2021</w:t>
      </w:r>
    </w:p>
    <w:sectPr w:rsidR="003F4679" w:rsidRPr="003F46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8BE87" w14:textId="77777777" w:rsidR="003F4679" w:rsidRDefault="003F4679" w:rsidP="009139A6">
      <w:r>
        <w:separator/>
      </w:r>
    </w:p>
  </w:endnote>
  <w:endnote w:type="continuationSeparator" w:id="0">
    <w:p w14:paraId="123394E7" w14:textId="77777777" w:rsidR="003F4679" w:rsidRDefault="003F46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784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CDF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1A8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4EDF1" w14:textId="77777777" w:rsidR="003F4679" w:rsidRDefault="003F4679" w:rsidP="009139A6">
      <w:r>
        <w:separator/>
      </w:r>
    </w:p>
  </w:footnote>
  <w:footnote w:type="continuationSeparator" w:id="0">
    <w:p w14:paraId="119ED1CA" w14:textId="77777777" w:rsidR="003F4679" w:rsidRDefault="003F46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F08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580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155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679"/>
    <w:rsid w:val="000666E0"/>
    <w:rsid w:val="002510B7"/>
    <w:rsid w:val="003F467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59890"/>
  <w15:chartTrackingRefBased/>
  <w15:docId w15:val="{A7B1DC7D-19A8-4635-BD24-9DB0CE67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2021-07-28T07:08:00Z</dcterms:created>
  <dcterms:modified xsi:type="dcterms:W3CDTF">2021-07-28T07:10:00Z</dcterms:modified>
</cp:coreProperties>
</file>